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75BF6" w14:textId="77777777" w:rsidR="000361C0" w:rsidRDefault="000361C0" w:rsidP="000361C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sir John BROWNE</w:t>
      </w:r>
      <w:r>
        <w:rPr>
          <w:rStyle w:val="s1"/>
        </w:rPr>
        <w:t xml:space="preserve">        (fl.1509)</w:t>
      </w:r>
    </w:p>
    <w:p w14:paraId="388FE381" w14:textId="2C767DAA" w:rsidR="000361C0" w:rsidRDefault="000361C0" w:rsidP="000361C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Downham Hythe, Suffolk</w:t>
      </w:r>
      <w:r>
        <w:rPr>
          <w:rStyle w:val="s1"/>
        </w:rPr>
        <w:t xml:space="preserve"> (now Cambridgeshire)</w:t>
      </w:r>
      <w:r>
        <w:rPr>
          <w:rStyle w:val="s1"/>
        </w:rPr>
        <w:t>. Priest.</w:t>
      </w:r>
    </w:p>
    <w:p w14:paraId="03179E83" w14:textId="77777777" w:rsidR="000361C0" w:rsidRDefault="000361C0" w:rsidP="000361C0">
      <w:pPr>
        <w:pStyle w:val="NoSpacing"/>
        <w:tabs>
          <w:tab w:val="left" w:pos="720"/>
        </w:tabs>
        <w:rPr>
          <w:rStyle w:val="s1"/>
        </w:rPr>
      </w:pPr>
    </w:p>
    <w:p w14:paraId="3C28C87A" w14:textId="77777777" w:rsidR="000361C0" w:rsidRDefault="000361C0" w:rsidP="000361C0">
      <w:pPr>
        <w:pStyle w:val="NoSpacing"/>
        <w:tabs>
          <w:tab w:val="left" w:pos="720"/>
        </w:tabs>
        <w:rPr>
          <w:rStyle w:val="s1"/>
        </w:rPr>
      </w:pPr>
    </w:p>
    <w:p w14:paraId="039FD5B4" w14:textId="77777777" w:rsidR="000361C0" w:rsidRDefault="000361C0" w:rsidP="000361C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1509</w:t>
      </w:r>
      <w:r>
        <w:rPr>
          <w:rStyle w:val="s1"/>
        </w:rPr>
        <w:tab/>
        <w:t>He made his Will.</w:t>
      </w:r>
    </w:p>
    <w:p w14:paraId="25D61BA8" w14:textId="77777777" w:rsidR="000361C0" w:rsidRDefault="000361C0" w:rsidP="000361C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</w:r>
      <w:r w:rsidRPr="0047582A">
        <w:rPr>
          <w:rStyle w:val="s1"/>
        </w:rPr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Spyltymber 1</w:t>
      </w:r>
      <w:r>
        <w:rPr>
          <w:rStyle w:val="s1"/>
        </w:rPr>
        <w:t>71)</w:t>
      </w:r>
    </w:p>
    <w:p w14:paraId="21EFB787" w14:textId="77777777" w:rsidR="000361C0" w:rsidRDefault="000361C0" w:rsidP="000361C0">
      <w:pPr>
        <w:pStyle w:val="NoSpacing"/>
        <w:tabs>
          <w:tab w:val="left" w:pos="720"/>
        </w:tabs>
        <w:rPr>
          <w:rStyle w:val="s1"/>
        </w:rPr>
      </w:pPr>
    </w:p>
    <w:p w14:paraId="04607211" w14:textId="77777777" w:rsidR="000361C0" w:rsidRDefault="000361C0" w:rsidP="000361C0">
      <w:pPr>
        <w:pStyle w:val="NoSpacing"/>
        <w:tabs>
          <w:tab w:val="left" w:pos="720"/>
        </w:tabs>
        <w:rPr>
          <w:rStyle w:val="s1"/>
        </w:rPr>
      </w:pPr>
    </w:p>
    <w:p w14:paraId="03049640" w14:textId="77777777" w:rsidR="000361C0" w:rsidRDefault="000361C0" w:rsidP="000361C0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10 September 2021</w:t>
      </w:r>
    </w:p>
    <w:p w14:paraId="77B3D7F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A545F" w14:textId="77777777" w:rsidR="000361C0" w:rsidRDefault="000361C0" w:rsidP="009139A6">
      <w:r>
        <w:separator/>
      </w:r>
    </w:p>
  </w:endnote>
  <w:endnote w:type="continuationSeparator" w:id="0">
    <w:p w14:paraId="68EDC505" w14:textId="77777777" w:rsidR="000361C0" w:rsidRDefault="000361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5D1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BB5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EB9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1F90C" w14:textId="77777777" w:rsidR="000361C0" w:rsidRDefault="000361C0" w:rsidP="009139A6">
      <w:r>
        <w:separator/>
      </w:r>
    </w:p>
  </w:footnote>
  <w:footnote w:type="continuationSeparator" w:id="0">
    <w:p w14:paraId="358120FD" w14:textId="77777777" w:rsidR="000361C0" w:rsidRDefault="000361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E07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F2A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259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1C0"/>
    <w:rsid w:val="000361C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B9ECD"/>
  <w15:chartTrackingRefBased/>
  <w15:docId w15:val="{B47F42E5-ECAD-434E-9EA7-BFD832C17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361C0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0361C0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2021-10-05T07:24:00Z</dcterms:created>
  <dcterms:modified xsi:type="dcterms:W3CDTF">2021-10-05T07:26:00Z</dcterms:modified>
</cp:coreProperties>
</file>